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A5FBF" w14:textId="014D5A7F" w:rsidR="00371C0F" w:rsidRPr="007F05E6" w:rsidRDefault="00371C0F" w:rsidP="00474F67">
      <w:pPr>
        <w:pStyle w:val="Unittitle"/>
      </w:pPr>
      <w:r>
        <w:t>8.</w:t>
      </w:r>
      <w:r w:rsidR="00181361">
        <w:t xml:space="preserve"> </w:t>
      </w:r>
      <w:r>
        <w:t xml:space="preserve">Construction </w:t>
      </w:r>
      <w:r w:rsidR="003E4CDA">
        <w:t>i</w:t>
      </w:r>
      <w:r>
        <w:t xml:space="preserve">nformation and </w:t>
      </w:r>
      <w:r w:rsidR="003E4CDA">
        <w:t>d</w:t>
      </w:r>
      <w:r>
        <w:t xml:space="preserve">ata </w:t>
      </w:r>
      <w:r w:rsidR="003E4CDA">
        <w:t>p</w:t>
      </w:r>
      <w:r>
        <w:t>rinciples</w:t>
      </w:r>
    </w:p>
    <w:p w14:paraId="273800CC" w14:textId="17B4B559" w:rsidR="00371C0F" w:rsidRPr="00692A45" w:rsidRDefault="00371C0F" w:rsidP="00474F67">
      <w:pPr>
        <w:pStyle w:val="Heading1"/>
      </w:pPr>
      <w:r w:rsidRPr="00692A45">
        <w:t xml:space="preserve">Worksheet </w:t>
      </w:r>
      <w:r w:rsidR="00A63354">
        <w:t>2</w:t>
      </w:r>
      <w:r w:rsidRPr="00692A45">
        <w:t xml:space="preserve">: </w:t>
      </w:r>
      <w:r>
        <w:t>Infrastructure</w:t>
      </w:r>
      <w:r w:rsidRPr="00692A45">
        <w:t xml:space="preserve"> (</w:t>
      </w:r>
      <w:r w:rsidR="005C27B3">
        <w:t>learne</w:t>
      </w:r>
      <w:r>
        <w:t>r</w:t>
      </w:r>
      <w:r w:rsidRPr="00692A45">
        <w:t>)</w:t>
      </w:r>
    </w:p>
    <w:p w14:paraId="2A8366DB" w14:textId="77777777" w:rsidR="00371C0F" w:rsidRDefault="00371C0F" w:rsidP="00A230C3">
      <w:pPr>
        <w:pStyle w:val="Answernumbered"/>
        <w:numPr>
          <w:ilvl w:val="0"/>
          <w:numId w:val="0"/>
        </w:numPr>
      </w:pPr>
      <w:r>
        <w:t>Research UK infrastructure and transport systems using the following links or your own searches online.</w:t>
      </w:r>
    </w:p>
    <w:p w14:paraId="0E0DA3B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C4F951A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  <w:hyperlink r:id="rId7" w:history="1">
        <w:r w:rsidRPr="001C38DE">
          <w:rPr>
            <w:rStyle w:val="Hyperlink"/>
          </w:rPr>
          <w:t>https://www.gov.uk/government/organisations/infrastructure-and-projects-authority</w:t>
        </w:r>
      </w:hyperlink>
    </w:p>
    <w:p w14:paraId="5417E18F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</w:p>
    <w:p w14:paraId="3334FFFE" w14:textId="77777777" w:rsidR="00371C0F" w:rsidRDefault="00371C0F" w:rsidP="001B5ED7">
      <w:pPr>
        <w:pStyle w:val="Answernumbered"/>
        <w:numPr>
          <w:ilvl w:val="0"/>
          <w:numId w:val="0"/>
        </w:numPr>
        <w:jc w:val="both"/>
      </w:pPr>
      <w:hyperlink r:id="rId8" w:history="1">
        <w:r w:rsidRPr="001C38DE">
          <w:rPr>
            <w:rStyle w:val="Hyperlink"/>
          </w:rPr>
          <w:t>https://www.great.gov.uk/international/content/about-uk/why-choose-uk/uk-infrastructure/</w:t>
        </w:r>
      </w:hyperlink>
    </w:p>
    <w:p w14:paraId="134D9356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2219F87A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595E1691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>Why are infrastructure networks essential?</w:t>
      </w:r>
    </w:p>
    <w:p w14:paraId="0994A600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A69616" w14:textId="08FE6352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2234E73B" w14:textId="62977CE0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89E91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64D8ACE5" w14:textId="0F956AD8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7230967E" w14:textId="77777777" w:rsidR="003E4CDA" w:rsidRDefault="003E4CDA" w:rsidP="001B5ED7">
      <w:pPr>
        <w:pStyle w:val="Answernumbered"/>
        <w:numPr>
          <w:ilvl w:val="0"/>
          <w:numId w:val="0"/>
        </w:numPr>
        <w:ind w:left="354"/>
      </w:pPr>
    </w:p>
    <w:p w14:paraId="676DC466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Which UK government department is responsible for </w:t>
      </w:r>
      <w:r w:rsidRPr="006A7BB8">
        <w:t>infrastructure and major projects</w:t>
      </w:r>
      <w:r>
        <w:t>?</w:t>
      </w:r>
    </w:p>
    <w:p w14:paraId="79147CE1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1E428E51" w14:textId="007A8E3E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8AF8802" w14:textId="0101AA5F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37F19DE8" w14:textId="4B43AB3E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7E0D4648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A5A8CBE" w14:textId="77777777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What are the UK national infrastructure sectors? </w:t>
      </w:r>
    </w:p>
    <w:p w14:paraId="7ED6549F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6F1EDA3B" w14:textId="31BACF56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66B0EC1C" w14:textId="2C5ECE28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C17A228" w14:textId="41B4B944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4D342C49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0DA6FDF3" w14:textId="478D92A7" w:rsidR="00371C0F" w:rsidRDefault="009D1A4F" w:rsidP="001B5ED7">
      <w:pPr>
        <w:pStyle w:val="Answernumbered"/>
        <w:numPr>
          <w:ilvl w:val="0"/>
          <w:numId w:val="35"/>
        </w:numPr>
        <w:ind w:left="360"/>
      </w:pPr>
      <w:r>
        <w:t>Research and l</w:t>
      </w:r>
      <w:r w:rsidR="00371C0F">
        <w:t>ist some of the infrastructure projects currently taking place in the UK.</w:t>
      </w:r>
    </w:p>
    <w:p w14:paraId="5A691823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0CCFCDC9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EA4A4EE" w14:textId="6C8A4BF1" w:rsidR="00371C0F" w:rsidRDefault="00371C0F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10904C92" w14:textId="0AD645CC" w:rsidR="005C27B3" w:rsidRDefault="005C27B3" w:rsidP="001B5ED7">
      <w:pPr>
        <w:pStyle w:val="Answernumbered"/>
        <w:numPr>
          <w:ilvl w:val="0"/>
          <w:numId w:val="0"/>
        </w:numPr>
        <w:ind w:left="354"/>
        <w:rPr>
          <w:color w:val="FF0000"/>
        </w:rPr>
      </w:pPr>
    </w:p>
    <w:p w14:paraId="594064E5" w14:textId="77777777" w:rsidR="005C27B3" w:rsidRDefault="005C27B3" w:rsidP="001B5ED7">
      <w:pPr>
        <w:pStyle w:val="Answernumbered"/>
        <w:numPr>
          <w:ilvl w:val="0"/>
          <w:numId w:val="0"/>
        </w:numPr>
        <w:ind w:left="354"/>
      </w:pPr>
    </w:p>
    <w:p w14:paraId="7D580065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34141CE7" w14:textId="11D478A9" w:rsidR="00371C0F" w:rsidRDefault="00371C0F" w:rsidP="001B5ED7">
      <w:pPr>
        <w:pStyle w:val="Answernumbered"/>
        <w:numPr>
          <w:ilvl w:val="0"/>
          <w:numId w:val="35"/>
        </w:numPr>
        <w:ind w:left="360"/>
      </w:pPr>
      <w:r>
        <w:t xml:space="preserve">Create an information sheet detailing </w:t>
      </w:r>
      <w:r w:rsidR="009D1A4F">
        <w:t>any</w:t>
      </w:r>
      <w:r>
        <w:t xml:space="preserve"> current </w:t>
      </w:r>
      <w:r w:rsidRPr="00622F1E">
        <w:t xml:space="preserve">infrastructure projects currently taking place in </w:t>
      </w:r>
      <w:r>
        <w:t xml:space="preserve">your area. </w:t>
      </w:r>
    </w:p>
    <w:p w14:paraId="02A5874A" w14:textId="77777777" w:rsidR="00371C0F" w:rsidRDefault="00371C0F" w:rsidP="001B5ED7">
      <w:pPr>
        <w:pStyle w:val="Answernumbered"/>
        <w:numPr>
          <w:ilvl w:val="0"/>
          <w:numId w:val="0"/>
        </w:numPr>
        <w:ind w:left="354"/>
      </w:pPr>
    </w:p>
    <w:p w14:paraId="2343CC4B" w14:textId="77777777" w:rsidR="00371C0F" w:rsidRDefault="00371C0F" w:rsidP="00E55C23">
      <w:pPr>
        <w:pStyle w:val="Answernumbered"/>
        <w:numPr>
          <w:ilvl w:val="0"/>
          <w:numId w:val="0"/>
        </w:numPr>
        <w:ind w:left="714"/>
      </w:pPr>
    </w:p>
    <w:p w14:paraId="0AC90500" w14:textId="77777777" w:rsidR="00474F67" w:rsidRDefault="00474F67" w:rsidP="00474F67">
      <w:pPr>
        <w:rPr>
          <w:rFonts w:cs="Arial"/>
          <w:szCs w:val="22"/>
        </w:rPr>
      </w:pPr>
    </w:p>
    <w:p w14:paraId="5CD18693" w14:textId="77777777" w:rsidR="006E1028" w:rsidRDefault="006E1028" w:rsidP="006E1028">
      <w:pPr>
        <w:pStyle w:val="Answer"/>
      </w:pPr>
    </w:p>
    <w:sectPr w:rsidR="006E1028" w:rsidSect="00F03E33">
      <w:headerReference w:type="default" r:id="rId9"/>
      <w:footerReference w:type="default" r:id="rId1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3A991" w14:textId="77777777" w:rsidR="00A40277" w:rsidRDefault="00A40277">
      <w:pPr>
        <w:spacing w:before="0" w:after="0"/>
      </w:pPr>
      <w:r>
        <w:separator/>
      </w:r>
    </w:p>
  </w:endnote>
  <w:endnote w:type="continuationSeparator" w:id="0">
    <w:p w14:paraId="0CDEF5BE" w14:textId="77777777" w:rsidR="00A40277" w:rsidRDefault="00A4027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558AC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0982D49" wp14:editId="390DFB3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1FDFB8" w14:textId="787D6934" w:rsidR="00002DC1" w:rsidRPr="006953AB" w:rsidRDefault="001622EC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622EC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D64307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982D4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0C1FDFB8" w14:textId="787D6934" w:rsidR="00002DC1" w:rsidRPr="006953AB" w:rsidRDefault="001622EC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622EC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D64307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86A9769" wp14:editId="5C3F86B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08B85" w14:textId="77777777" w:rsidR="00A40277" w:rsidRDefault="00A40277">
      <w:pPr>
        <w:spacing w:before="0" w:after="0"/>
      </w:pPr>
      <w:r>
        <w:separator/>
      </w:r>
    </w:p>
  </w:footnote>
  <w:footnote w:type="continuationSeparator" w:id="0">
    <w:p w14:paraId="16C4FDD9" w14:textId="77777777" w:rsidR="00A40277" w:rsidRDefault="00A4027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81D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FB4A8C" wp14:editId="3A67D160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16C7FF89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BD814A9" wp14:editId="6B9D677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99E3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ED226C"/>
    <w:multiLevelType w:val="hybridMultilevel"/>
    <w:tmpl w:val="5C5494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A3764"/>
    <w:multiLevelType w:val="hybridMultilevel"/>
    <w:tmpl w:val="57D86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9439657">
    <w:abstractNumId w:val="5"/>
  </w:num>
  <w:num w:numId="2" w16cid:durableId="1182738860">
    <w:abstractNumId w:val="16"/>
  </w:num>
  <w:num w:numId="3" w16cid:durableId="1871870083">
    <w:abstractNumId w:val="23"/>
  </w:num>
  <w:num w:numId="4" w16cid:durableId="2044748972">
    <w:abstractNumId w:val="18"/>
  </w:num>
  <w:num w:numId="5" w16cid:durableId="2062828351">
    <w:abstractNumId w:val="8"/>
  </w:num>
  <w:num w:numId="6" w16cid:durableId="23098109">
    <w:abstractNumId w:val="17"/>
  </w:num>
  <w:num w:numId="7" w16cid:durableId="2072342497">
    <w:abstractNumId w:val="8"/>
  </w:num>
  <w:num w:numId="8" w16cid:durableId="1493065653">
    <w:abstractNumId w:val="2"/>
  </w:num>
  <w:num w:numId="9" w16cid:durableId="1164737828">
    <w:abstractNumId w:val="8"/>
    <w:lvlOverride w:ilvl="0">
      <w:startOverride w:val="1"/>
    </w:lvlOverride>
  </w:num>
  <w:num w:numId="10" w16cid:durableId="1927763533">
    <w:abstractNumId w:val="19"/>
  </w:num>
  <w:num w:numId="11" w16cid:durableId="1589922595">
    <w:abstractNumId w:val="15"/>
  </w:num>
  <w:num w:numId="12" w16cid:durableId="411245818">
    <w:abstractNumId w:val="6"/>
  </w:num>
  <w:num w:numId="13" w16cid:durableId="1402678188">
    <w:abstractNumId w:val="14"/>
  </w:num>
  <w:num w:numId="14" w16cid:durableId="1746417101">
    <w:abstractNumId w:val="20"/>
  </w:num>
  <w:num w:numId="15" w16cid:durableId="1314988557">
    <w:abstractNumId w:val="12"/>
  </w:num>
  <w:num w:numId="16" w16cid:durableId="1362393175">
    <w:abstractNumId w:val="7"/>
  </w:num>
  <w:num w:numId="17" w16cid:durableId="460920209">
    <w:abstractNumId w:val="25"/>
  </w:num>
  <w:num w:numId="18" w16cid:durableId="257518958">
    <w:abstractNumId w:val="26"/>
  </w:num>
  <w:num w:numId="19" w16cid:durableId="2078045685">
    <w:abstractNumId w:val="4"/>
  </w:num>
  <w:num w:numId="20" w16cid:durableId="1442799998">
    <w:abstractNumId w:val="3"/>
  </w:num>
  <w:num w:numId="21" w16cid:durableId="982933195">
    <w:abstractNumId w:val="10"/>
  </w:num>
  <w:num w:numId="22" w16cid:durableId="1126659146">
    <w:abstractNumId w:val="10"/>
    <w:lvlOverride w:ilvl="0">
      <w:startOverride w:val="1"/>
    </w:lvlOverride>
  </w:num>
  <w:num w:numId="23" w16cid:durableId="30081854">
    <w:abstractNumId w:val="24"/>
  </w:num>
  <w:num w:numId="24" w16cid:durableId="565265309">
    <w:abstractNumId w:val="10"/>
    <w:lvlOverride w:ilvl="0">
      <w:startOverride w:val="1"/>
    </w:lvlOverride>
  </w:num>
  <w:num w:numId="25" w16cid:durableId="1111900254">
    <w:abstractNumId w:val="10"/>
    <w:lvlOverride w:ilvl="0">
      <w:startOverride w:val="1"/>
    </w:lvlOverride>
  </w:num>
  <w:num w:numId="26" w16cid:durableId="730809164">
    <w:abstractNumId w:val="11"/>
  </w:num>
  <w:num w:numId="27" w16cid:durableId="2028411150">
    <w:abstractNumId w:val="21"/>
  </w:num>
  <w:num w:numId="28" w16cid:durableId="1061095811">
    <w:abstractNumId w:val="10"/>
    <w:lvlOverride w:ilvl="0">
      <w:startOverride w:val="1"/>
    </w:lvlOverride>
  </w:num>
  <w:num w:numId="29" w16cid:durableId="1158694593">
    <w:abstractNumId w:val="22"/>
  </w:num>
  <w:num w:numId="30" w16cid:durableId="2059166843">
    <w:abstractNumId w:val="10"/>
  </w:num>
  <w:num w:numId="31" w16cid:durableId="1186989760">
    <w:abstractNumId w:val="10"/>
    <w:lvlOverride w:ilvl="0">
      <w:startOverride w:val="1"/>
    </w:lvlOverride>
  </w:num>
  <w:num w:numId="32" w16cid:durableId="1599172539">
    <w:abstractNumId w:val="10"/>
    <w:lvlOverride w:ilvl="0">
      <w:startOverride w:val="1"/>
    </w:lvlOverride>
  </w:num>
  <w:num w:numId="33" w16cid:durableId="986282945">
    <w:abstractNumId w:val="0"/>
  </w:num>
  <w:num w:numId="34" w16cid:durableId="490413381">
    <w:abstractNumId w:val="13"/>
  </w:num>
  <w:num w:numId="35" w16cid:durableId="189033567">
    <w:abstractNumId w:val="1"/>
  </w:num>
  <w:num w:numId="36" w16cid:durableId="18957749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C0F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622EC"/>
    <w:rsid w:val="00181361"/>
    <w:rsid w:val="0019491D"/>
    <w:rsid w:val="001B5ED7"/>
    <w:rsid w:val="001F74AD"/>
    <w:rsid w:val="002244E2"/>
    <w:rsid w:val="002D07A8"/>
    <w:rsid w:val="003405EA"/>
    <w:rsid w:val="00371C0F"/>
    <w:rsid w:val="003916EC"/>
    <w:rsid w:val="003B1E21"/>
    <w:rsid w:val="003E4CDA"/>
    <w:rsid w:val="003F7F14"/>
    <w:rsid w:val="00404B31"/>
    <w:rsid w:val="00474F67"/>
    <w:rsid w:val="00476181"/>
    <w:rsid w:val="0048500D"/>
    <w:rsid w:val="00524E1B"/>
    <w:rsid w:val="005C27B3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13AE"/>
    <w:rsid w:val="00797FA7"/>
    <w:rsid w:val="008C1F1C"/>
    <w:rsid w:val="008D47A6"/>
    <w:rsid w:val="00916C19"/>
    <w:rsid w:val="009975A0"/>
    <w:rsid w:val="009C5C6E"/>
    <w:rsid w:val="009D1A4F"/>
    <w:rsid w:val="00A11680"/>
    <w:rsid w:val="00A2454C"/>
    <w:rsid w:val="00A40277"/>
    <w:rsid w:val="00A63354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21E71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3F7DA6"/>
  <w15:docId w15:val="{945AB97B-4F00-4C65-BDF5-F83C51A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71C0F"/>
    <w:rPr>
      <w:color w:val="0000FF"/>
      <w:u w:val="single"/>
    </w:rPr>
  </w:style>
  <w:style w:type="paragraph" w:styleId="Revision">
    <w:name w:val="Revision"/>
    <w:hidden/>
    <w:semiHidden/>
    <w:rsid w:val="001622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eat.gov.uk/international/content/about-uk/why-choose-uk/uk-infrastructure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organisations/infrastructure-and-projects-authorit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48</Words>
  <Characters>922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2025-11-18T19:30:00Z</dcterms:created>
  <dcterms:modified xsi:type="dcterms:W3CDTF">2025-11-20T14:37:00Z</dcterms:modified>
</cp:coreProperties>
</file>